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16" w:rsidRPr="00A46D16" w:rsidRDefault="00A46D16" w:rsidP="00A46D16">
      <w:pPr>
        <w:spacing w:after="0" w:line="240" w:lineRule="auto"/>
        <w:rPr>
          <w:b/>
          <w:sz w:val="32"/>
        </w:rPr>
      </w:pPr>
      <w:bookmarkStart w:id="0" w:name="_GoBack"/>
      <w:r w:rsidRPr="00A46D16">
        <w:rPr>
          <w:b/>
          <w:sz w:val="32"/>
        </w:rPr>
        <w:t>Five More Hours - Gabe Dixon Band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</w:p>
    <w:p w:rsidR="00A46D16" w:rsidRPr="00A46D16" w:rsidRDefault="00A46D16" w:rsidP="00A46D16">
      <w:pPr>
        <w:spacing w:after="0" w:line="240" w:lineRule="auto"/>
        <w:rPr>
          <w:b/>
          <w:sz w:val="32"/>
        </w:rPr>
      </w:pPr>
      <w:r w:rsidRPr="00A46D16">
        <w:rPr>
          <w:b/>
          <w:sz w:val="32"/>
        </w:rPr>
        <w:t>Verse 1: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We crossed the Brooklyn Bridge about ten or twelve hours ago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An angel takes the wheel from me when I'm too tired to drive alone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Mesmerized by highway lines flying underneath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</w:p>
    <w:p w:rsidR="00A46D16" w:rsidRPr="00A46D16" w:rsidRDefault="00A46D16" w:rsidP="00A46D16">
      <w:pPr>
        <w:spacing w:after="0" w:line="240" w:lineRule="auto"/>
        <w:rPr>
          <w:b/>
          <w:sz w:val="32"/>
        </w:rPr>
      </w:pPr>
      <w:proofErr w:type="spellStart"/>
      <w:r w:rsidRPr="00A46D16">
        <w:rPr>
          <w:b/>
          <w:sz w:val="32"/>
        </w:rPr>
        <w:t>Prechorus</w:t>
      </w:r>
      <w:proofErr w:type="spellEnd"/>
      <w:r w:rsidRPr="00A46D16">
        <w:rPr>
          <w:b/>
          <w:sz w:val="32"/>
        </w:rPr>
        <w:t>: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Angel don't stop, angel don't stop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 xml:space="preserve">Angel don't stop </w:t>
      </w:r>
      <w:proofErr w:type="spellStart"/>
      <w:r w:rsidRPr="00A46D16">
        <w:rPr>
          <w:sz w:val="32"/>
        </w:rPr>
        <w:t>'cause</w:t>
      </w:r>
      <w:proofErr w:type="spellEnd"/>
      <w:r w:rsidRPr="00A46D16">
        <w:rPr>
          <w:sz w:val="32"/>
        </w:rPr>
        <w:t xml:space="preserve"> we got to go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Angel don't stop, angel don't stop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Angel don't, I'm almost home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</w:p>
    <w:p w:rsidR="00A46D16" w:rsidRPr="00A46D16" w:rsidRDefault="00A46D16" w:rsidP="00A46D16">
      <w:pPr>
        <w:spacing w:after="0" w:line="240" w:lineRule="auto"/>
        <w:rPr>
          <w:b/>
          <w:sz w:val="32"/>
        </w:rPr>
      </w:pPr>
      <w:r w:rsidRPr="00A46D16">
        <w:rPr>
          <w:b/>
          <w:sz w:val="32"/>
        </w:rPr>
        <w:t>Chorus: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I've got five more hours of highway, five more hours to go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Five more hours of highway till I'm in the place I know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Heaven only knows the time I've wasted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I'm so close now I can almost taste it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Five more hours of highway till I'm in the place I love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</w:p>
    <w:p w:rsidR="00A46D16" w:rsidRPr="00A46D16" w:rsidRDefault="00A46D16" w:rsidP="00A46D16">
      <w:pPr>
        <w:spacing w:after="0" w:line="240" w:lineRule="auto"/>
        <w:rPr>
          <w:b/>
          <w:sz w:val="32"/>
        </w:rPr>
      </w:pPr>
      <w:r w:rsidRPr="00A46D16">
        <w:rPr>
          <w:b/>
          <w:sz w:val="32"/>
        </w:rPr>
        <w:t>Verse 2: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The countryside between us is fortunate indeed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To feel the love from me to you and so from you to me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I'm drifting off while driving south, I'm a December bird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</w:p>
    <w:p w:rsidR="00A46D16" w:rsidRPr="00A46D16" w:rsidRDefault="00A46D16" w:rsidP="00A46D16">
      <w:pPr>
        <w:spacing w:after="0" w:line="240" w:lineRule="auto"/>
        <w:rPr>
          <w:b/>
          <w:sz w:val="32"/>
        </w:rPr>
      </w:pPr>
      <w:r w:rsidRPr="00A46D16">
        <w:rPr>
          <w:b/>
          <w:sz w:val="32"/>
        </w:rPr>
        <w:t>Bridge: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Oh angel don't stop</w:t>
      </w:r>
    </w:p>
    <w:p w:rsidR="00A46D16" w:rsidRPr="00A46D16" w:rsidRDefault="00A46D16" w:rsidP="00A46D16">
      <w:pPr>
        <w:spacing w:after="0" w:line="240" w:lineRule="auto"/>
        <w:rPr>
          <w:sz w:val="32"/>
        </w:rPr>
      </w:pPr>
      <w:r w:rsidRPr="00A46D16">
        <w:rPr>
          <w:sz w:val="32"/>
        </w:rPr>
        <w:t>Oh angel don't stop</w:t>
      </w:r>
    </w:p>
    <w:p w:rsidR="001B6941" w:rsidRPr="00A46D16" w:rsidRDefault="00A46D16" w:rsidP="00A46D16">
      <w:pPr>
        <w:spacing w:after="0" w:line="240" w:lineRule="auto"/>
        <w:rPr>
          <w:sz w:val="32"/>
        </w:rPr>
      </w:pPr>
      <w:proofErr w:type="gramStart"/>
      <w:r w:rsidRPr="00A46D16">
        <w:rPr>
          <w:sz w:val="32"/>
        </w:rPr>
        <w:t>oh</w:t>
      </w:r>
      <w:proofErr w:type="gramEnd"/>
      <w:r w:rsidRPr="00A46D16">
        <w:rPr>
          <w:sz w:val="32"/>
        </w:rPr>
        <w:t xml:space="preserve"> </w:t>
      </w:r>
      <w:proofErr w:type="spellStart"/>
      <w:r w:rsidRPr="00A46D16">
        <w:rPr>
          <w:sz w:val="32"/>
        </w:rPr>
        <w:t>'cause</w:t>
      </w:r>
      <w:proofErr w:type="spellEnd"/>
      <w:r w:rsidRPr="00A46D16">
        <w:rPr>
          <w:sz w:val="32"/>
        </w:rPr>
        <w:t xml:space="preserve"> I'm almost home</w:t>
      </w:r>
      <w:bookmarkEnd w:id="0"/>
    </w:p>
    <w:sectPr w:rsidR="001B6941" w:rsidRPr="00A46D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16"/>
    <w:rsid w:val="00142E9D"/>
    <w:rsid w:val="001B6941"/>
    <w:rsid w:val="00A4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712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63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217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29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42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87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83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63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320E03B3.dotm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1</cp:revision>
  <dcterms:created xsi:type="dcterms:W3CDTF">2017-04-28T14:05:00Z</dcterms:created>
  <dcterms:modified xsi:type="dcterms:W3CDTF">2017-04-28T14:08:00Z</dcterms:modified>
</cp:coreProperties>
</file>